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148B4" w14:textId="48C5BEF9" w:rsidR="002944BA" w:rsidRDefault="002944BA" w:rsidP="002944BA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eastAsia="ja-JP"/>
        </w:rPr>
      </w:pPr>
      <w:r>
        <w:rPr>
          <w:bCs w:val="0"/>
          <w:noProof w:val="0"/>
          <w:sz w:val="24"/>
        </w:rPr>
        <w:t>3GPP T</w:t>
      </w:r>
      <w:bookmarkStart w:id="0" w:name="_Ref452454252"/>
      <w:bookmarkEnd w:id="0"/>
      <w:r>
        <w:rPr>
          <w:bCs w:val="0"/>
          <w:noProof w:val="0"/>
          <w:sz w:val="24"/>
        </w:rPr>
        <w:t>SG-</w:t>
      </w:r>
      <w:r>
        <w:rPr>
          <w:bCs w:val="0"/>
          <w:noProof w:val="0"/>
          <w:sz w:val="24"/>
          <w:szCs w:val="24"/>
        </w:rPr>
        <w:t xml:space="preserve">RAN </w:t>
      </w:r>
      <w:r>
        <w:rPr>
          <w:noProof w:val="0"/>
          <w:sz w:val="24"/>
          <w:szCs w:val="24"/>
        </w:rPr>
        <w:t>WG3 Meeting #10</w:t>
      </w:r>
      <w:r w:rsidR="00E87F68">
        <w:rPr>
          <w:noProof w:val="0"/>
          <w:sz w:val="24"/>
          <w:szCs w:val="24"/>
        </w:rPr>
        <w:t>8</w:t>
      </w:r>
      <w:r>
        <w:rPr>
          <w:noProof w:val="0"/>
          <w:sz w:val="24"/>
          <w:szCs w:val="24"/>
        </w:rPr>
        <w:t>-e</w:t>
      </w:r>
      <w:r>
        <w:rPr>
          <w:bCs w:val="0"/>
          <w:noProof w:val="0"/>
          <w:sz w:val="24"/>
        </w:rPr>
        <w:tab/>
      </w:r>
      <w:r w:rsidR="00DA7683" w:rsidRPr="00DA7683">
        <w:rPr>
          <w:bCs w:val="0"/>
          <w:noProof w:val="0"/>
          <w:sz w:val="24"/>
          <w:lang w:eastAsia="ja-JP"/>
        </w:rPr>
        <w:t>R3-203800</w:t>
      </w:r>
    </w:p>
    <w:p w14:paraId="42CF17A1" w14:textId="2E7E773C" w:rsidR="002944BA" w:rsidRPr="00147B6F" w:rsidRDefault="00E87F68" w:rsidP="002944BA">
      <w:pPr>
        <w:pStyle w:val="Header"/>
        <w:tabs>
          <w:tab w:val="right" w:pos="9923"/>
        </w:tabs>
        <w:ind w:right="-7"/>
        <w:rPr>
          <w:bCs w:val="0"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1</w:t>
      </w:r>
      <w:r w:rsidR="002944BA">
        <w:rPr>
          <w:rFonts w:eastAsia="Batang"/>
          <w:color w:val="000000"/>
          <w:sz w:val="24"/>
          <w:szCs w:val="24"/>
        </w:rPr>
        <w:t>-</w:t>
      </w:r>
      <w:r>
        <w:rPr>
          <w:rFonts w:eastAsia="Batang"/>
          <w:color w:val="000000"/>
          <w:sz w:val="24"/>
          <w:szCs w:val="24"/>
        </w:rPr>
        <w:t>12</w:t>
      </w:r>
      <w:r w:rsidR="002944BA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June</w:t>
      </w:r>
      <w:r w:rsidR="002944BA">
        <w:rPr>
          <w:rFonts w:eastAsia="Batang"/>
          <w:color w:val="000000"/>
          <w:sz w:val="24"/>
          <w:szCs w:val="24"/>
        </w:rPr>
        <w:t xml:space="preserve"> 2020</w:t>
      </w:r>
    </w:p>
    <w:p w14:paraId="190A87A5" w14:textId="1DCA4718" w:rsidR="00AA58ED" w:rsidRDefault="002944BA" w:rsidP="002944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bCs w:val="0"/>
          <w:noProof w:val="0"/>
          <w:sz w:val="24"/>
        </w:rPr>
        <w:t>Online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72DB777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03470D">
        <w:rPr>
          <w:sz w:val="22"/>
          <w:szCs w:val="22"/>
          <w:lang w:val="en-US"/>
        </w:rPr>
        <w:t>15.</w:t>
      </w:r>
      <w:r w:rsidR="00743B4D">
        <w:rPr>
          <w:sz w:val="22"/>
          <w:szCs w:val="22"/>
          <w:lang w:val="en-US"/>
        </w:rPr>
        <w:t>4</w:t>
      </w:r>
      <w:r w:rsidR="0003470D">
        <w:rPr>
          <w:sz w:val="22"/>
          <w:szCs w:val="22"/>
          <w:lang w:val="en-US"/>
        </w:rPr>
        <w:t>.</w:t>
      </w:r>
      <w:r w:rsidR="00E71EE0">
        <w:rPr>
          <w:sz w:val="22"/>
          <w:szCs w:val="22"/>
          <w:lang w:val="en-US"/>
        </w:rPr>
        <w:t>1.1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5B5420A2" w:rsidR="00202F77" w:rsidRDefault="003D3C45" w:rsidP="007779A1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71EE0" w:rsidRPr="00E71EE0">
        <w:rPr>
          <w:sz w:val="22"/>
          <w:szCs w:val="22"/>
        </w:rPr>
        <w:t>Early data forwarding and CU-UP DL transmission start/stop</w:t>
      </w:r>
    </w:p>
    <w:p w14:paraId="7E783B99" w14:textId="3025801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C3467E" w:rsidRPr="00C3467E">
        <w:rPr>
          <w:sz w:val="22"/>
          <w:szCs w:val="22"/>
        </w:rPr>
        <w:t>Discussion and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FAAF71E" w14:textId="186718E0" w:rsidR="0035512E" w:rsidRDefault="0035512E" w:rsidP="007779A1">
      <w:r>
        <w:t xml:space="preserve">During RAN3#107-e, </w:t>
      </w:r>
      <w:r w:rsidR="00E71EE0">
        <w:t>how to start/stop DL data transmission on F1-U for disaggregated gNBs was discussed. Some misunderstanding was brought to light. This contribution aims at clarifying this aspect.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0054879C" w14:textId="4C285435" w:rsidR="00436D58" w:rsidRDefault="00436D58" w:rsidP="00CA0C29">
      <w:pPr>
        <w:rPr>
          <w:bCs/>
        </w:rPr>
      </w:pPr>
      <w:bookmarkStart w:id="1" w:name="_Hlk509769073"/>
      <w:r>
        <w:rPr>
          <w:bCs/>
        </w:rPr>
        <w:t xml:space="preserve">The following call flow was captured in TS 38.401 during </w:t>
      </w:r>
      <w:r>
        <w:t>RAN3#107-e and illustrates early data forwarding with disaggregated gNBs.</w:t>
      </w:r>
    </w:p>
    <w:p w14:paraId="490BA728" w14:textId="6C24A3E8" w:rsidR="00436D58" w:rsidRDefault="00436D58" w:rsidP="00CA0C29">
      <w:pPr>
        <w:rPr>
          <w:bCs/>
        </w:rPr>
      </w:pPr>
      <w:r w:rsidRPr="00436D58">
        <w:rPr>
          <w:noProof/>
        </w:rPr>
        <w:lastRenderedPageBreak/>
        <w:drawing>
          <wp:inline distT="0" distB="0" distL="0" distR="0" wp14:anchorId="73D1C385" wp14:editId="1DB7E316">
            <wp:extent cx="6120765" cy="55022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50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1B6E7" w14:textId="77777777" w:rsidR="00436D58" w:rsidRDefault="00436D58" w:rsidP="00CA0C29">
      <w:pPr>
        <w:rPr>
          <w:bCs/>
        </w:rPr>
      </w:pPr>
    </w:p>
    <w:p w14:paraId="6CAC13F8" w14:textId="252CB7A9" w:rsidR="00CA0C29" w:rsidRDefault="00836B3B" w:rsidP="00CA0C29">
      <w:pPr>
        <w:rPr>
          <w:bCs/>
        </w:rPr>
      </w:pPr>
      <w:r w:rsidRPr="00836B3B">
        <w:rPr>
          <w:bCs/>
        </w:rPr>
        <w:t xml:space="preserve">The impact of DAPS HO on E1AP was discussed in R3-197438 </w:t>
      </w:r>
      <w:r>
        <w:rPr>
          <w:bCs/>
        </w:rPr>
        <w:t xml:space="preserve">[1] </w:t>
      </w:r>
      <w:r w:rsidRPr="00836B3B">
        <w:rPr>
          <w:bCs/>
        </w:rPr>
        <w:t>during RAN3#106.</w:t>
      </w:r>
      <w:r>
        <w:rPr>
          <w:bCs/>
        </w:rPr>
        <w:t xml:space="preserve"> It was </w:t>
      </w:r>
      <w:r w:rsidR="00B260B5">
        <w:rPr>
          <w:bCs/>
        </w:rPr>
        <w:t>said</w:t>
      </w:r>
      <w:r>
        <w:rPr>
          <w:bCs/>
        </w:rPr>
        <w:t xml:space="preserve"> that the </w:t>
      </w:r>
      <w:r w:rsidRPr="00836B3B">
        <w:rPr>
          <w:bCs/>
          <w:i/>
          <w:iCs/>
        </w:rPr>
        <w:t>DL TX Stop</w:t>
      </w:r>
      <w:r w:rsidRPr="00836B3B">
        <w:rPr>
          <w:bCs/>
        </w:rPr>
        <w:t xml:space="preserve"> IE</w:t>
      </w:r>
      <w:r>
        <w:rPr>
          <w:bCs/>
        </w:rPr>
        <w:t xml:space="preserve"> can be used in the second BEARER CONTEXT MODIFICATION REQUEST </w:t>
      </w:r>
      <w:r w:rsidR="00B260B5">
        <w:rPr>
          <w:bCs/>
        </w:rPr>
        <w:t>(</w:t>
      </w:r>
      <w:r w:rsidR="00436D58">
        <w:rPr>
          <w:bCs/>
        </w:rPr>
        <w:t xml:space="preserve">step 12c, </w:t>
      </w:r>
      <w:r w:rsidR="00B260B5">
        <w:rPr>
          <w:bCs/>
        </w:rPr>
        <w:t xml:space="preserve">after the CU-CP received the HANDOVER SUCCESS message) </w:t>
      </w:r>
      <w:r>
        <w:rPr>
          <w:bCs/>
        </w:rPr>
        <w:t xml:space="preserve">to signal to the source CU-UP that the transmission of DL PDCP packets to the source DU has to stop. Nobody commented </w:t>
      </w:r>
      <w:r w:rsidR="00B260B5">
        <w:rPr>
          <w:bCs/>
        </w:rPr>
        <w:t xml:space="preserve">this point </w:t>
      </w:r>
      <w:r>
        <w:rPr>
          <w:bCs/>
        </w:rPr>
        <w:t>at this time.</w:t>
      </w:r>
    </w:p>
    <w:p w14:paraId="692F7868" w14:textId="5F748D95" w:rsidR="00836B3B" w:rsidRDefault="00836B3B" w:rsidP="00CA0C29">
      <w:r>
        <w:rPr>
          <w:bCs/>
        </w:rPr>
        <w:t xml:space="preserve">However, during </w:t>
      </w:r>
      <w:r>
        <w:t xml:space="preserve">RAN3#107-e, </w:t>
      </w:r>
      <w:r w:rsidR="00B260B5">
        <w:t>some companies argued that this IE was introduced for PDCP duplication only, and cannot be used for early data forwarding. This IE</w:t>
      </w:r>
      <w:r w:rsidR="00B260B5" w:rsidRPr="00B260B5">
        <w:t xml:space="preserve"> </w:t>
      </w:r>
      <w:r w:rsidR="00B260B5">
        <w:t xml:space="preserve">and its semantics description, included in the </w:t>
      </w:r>
      <w:r w:rsidR="00B260B5" w:rsidRPr="00B260B5">
        <w:rPr>
          <w:i/>
          <w:iCs/>
        </w:rPr>
        <w:t>Cell Group Information</w:t>
      </w:r>
      <w:r w:rsidR="00B260B5">
        <w:t xml:space="preserve"> IE, is copied below:</w:t>
      </w:r>
    </w:p>
    <w:bookmarkStart w:id="2" w:name="_Toc20955592"/>
    <w:bookmarkStart w:id="3" w:name="_Toc29461030"/>
    <w:bookmarkStart w:id="4" w:name="_Toc29505762"/>
    <w:bookmarkStart w:id="5" w:name="_Toc36556287"/>
    <w:p w14:paraId="4B1CBA5F" w14:textId="215FE42B" w:rsidR="00B260B5" w:rsidRDefault="00B260B5" w:rsidP="00B260B5">
      <w:pPr>
        <w:pStyle w:val="Heading4"/>
        <w:numPr>
          <w:ilvl w:val="0"/>
          <w:numId w:val="0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0CB42F" wp14:editId="70B204CF">
                <wp:simplePos x="0" y="0"/>
                <wp:positionH relativeFrom="margin">
                  <wp:align>right</wp:align>
                </wp:positionH>
                <wp:positionV relativeFrom="paragraph">
                  <wp:posOffset>241300</wp:posOffset>
                </wp:positionV>
                <wp:extent cx="6143625" cy="60007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3625" cy="600075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216E1D3" id="Rectangle 1" o:spid="_x0000_s1026" style="position:absolute;margin-left:432.55pt;margin-top:19pt;width:483.75pt;height:472.5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" filled="f" strokecolor="black [3200]" strokeweight="1pt">
                <w10:wrap anchorx="margin"/>
              </v:rect>
            </w:pict>
          </mc:Fallback>
        </mc:AlternateContent>
      </w:r>
    </w:p>
    <w:p w14:paraId="57C4640C" w14:textId="5771FDA6" w:rsidR="00B260B5" w:rsidRPr="00D629EF" w:rsidRDefault="00B260B5" w:rsidP="00B260B5">
      <w:pPr>
        <w:pStyle w:val="Heading4"/>
        <w:numPr>
          <w:ilvl w:val="0"/>
          <w:numId w:val="0"/>
        </w:numPr>
      </w:pPr>
      <w:r w:rsidRPr="00D629EF">
        <w:t>9.3.1.11</w:t>
      </w:r>
      <w:r w:rsidRPr="00D629EF">
        <w:tab/>
        <w:t>Cell Group Information</w:t>
      </w:r>
      <w:bookmarkEnd w:id="2"/>
      <w:bookmarkEnd w:id="3"/>
      <w:bookmarkEnd w:id="4"/>
      <w:bookmarkEnd w:id="5"/>
    </w:p>
    <w:p w14:paraId="243F0404" w14:textId="77777777" w:rsidR="00B260B5" w:rsidRPr="00D629EF" w:rsidRDefault="00B260B5" w:rsidP="00B260B5">
      <w:r w:rsidRPr="00D629EF">
        <w:t>This IE provides information about the cell group(s) (i.e., radio leg(s)) that are part of the DRB.</w:t>
      </w:r>
    </w:p>
    <w:p w14:paraId="2089D742" w14:textId="5B1F62F6" w:rsidR="00B260B5" w:rsidRPr="00D629EF" w:rsidRDefault="00B260B5" w:rsidP="00B260B5"/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2664"/>
      </w:tblGrid>
      <w:tr w:rsidR="00B260B5" w:rsidRPr="00D629EF" w14:paraId="6FD5ED83" w14:textId="77777777" w:rsidTr="004A18AA">
        <w:tc>
          <w:tcPr>
            <w:tcW w:w="2439" w:type="dxa"/>
          </w:tcPr>
          <w:p w14:paraId="6313D598" w14:textId="77777777" w:rsidR="00B260B5" w:rsidRPr="00D629EF" w:rsidRDefault="00B260B5" w:rsidP="004A18A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AF6012A" w14:textId="77777777" w:rsidR="00B260B5" w:rsidRPr="00D629EF" w:rsidRDefault="00B260B5" w:rsidP="004A18A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A974CAD" w14:textId="77777777" w:rsidR="00B260B5" w:rsidRPr="00D629EF" w:rsidRDefault="00B260B5" w:rsidP="004A18A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96546F7" w14:textId="77777777" w:rsidR="00B260B5" w:rsidRPr="00D629EF" w:rsidRDefault="00B260B5" w:rsidP="004A18A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2664" w:type="dxa"/>
          </w:tcPr>
          <w:p w14:paraId="7D603B75" w14:textId="77777777" w:rsidR="00B260B5" w:rsidRPr="00D629EF" w:rsidRDefault="00B260B5" w:rsidP="004A18A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</w:tr>
      <w:tr w:rsidR="00B260B5" w:rsidRPr="00D629EF" w14:paraId="4D51B565" w14:textId="77777777" w:rsidTr="004A18AA">
        <w:tc>
          <w:tcPr>
            <w:tcW w:w="2439" w:type="dxa"/>
          </w:tcPr>
          <w:p w14:paraId="7D05BE16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Cell Group List</w:t>
            </w:r>
          </w:p>
        </w:tc>
        <w:tc>
          <w:tcPr>
            <w:tcW w:w="1134" w:type="dxa"/>
          </w:tcPr>
          <w:p w14:paraId="605A49CD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2CE2866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39F08C40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664" w:type="dxa"/>
          </w:tcPr>
          <w:p w14:paraId="5C4139C2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260B5" w:rsidRPr="00D629EF" w14:paraId="40ABC2B3" w14:textId="77777777" w:rsidTr="004A18AA">
        <w:tc>
          <w:tcPr>
            <w:tcW w:w="2439" w:type="dxa"/>
          </w:tcPr>
          <w:p w14:paraId="52A8CF70" w14:textId="77777777" w:rsidR="00B260B5" w:rsidRPr="00D629EF" w:rsidRDefault="00B260B5" w:rsidP="004A18AA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&gt;Cell Group Item</w:t>
            </w:r>
          </w:p>
        </w:tc>
        <w:tc>
          <w:tcPr>
            <w:tcW w:w="1134" w:type="dxa"/>
          </w:tcPr>
          <w:p w14:paraId="312ADD2C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473A086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1..&lt;maxnoofCellGroups&gt;</w:t>
            </w:r>
          </w:p>
        </w:tc>
        <w:tc>
          <w:tcPr>
            <w:tcW w:w="1276" w:type="dxa"/>
          </w:tcPr>
          <w:p w14:paraId="72E20FB7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664" w:type="dxa"/>
          </w:tcPr>
          <w:p w14:paraId="6581D3EB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260B5" w:rsidRPr="00D629EF" w14:paraId="72FE00F7" w14:textId="77777777" w:rsidTr="004A18AA">
        <w:tc>
          <w:tcPr>
            <w:tcW w:w="2439" w:type="dxa"/>
          </w:tcPr>
          <w:p w14:paraId="18592F30" w14:textId="77777777" w:rsidR="00B260B5" w:rsidRPr="00D629EF" w:rsidRDefault="00B260B5" w:rsidP="004A18AA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&gt;&gt;Cell Group ID</w:t>
            </w:r>
          </w:p>
        </w:tc>
        <w:tc>
          <w:tcPr>
            <w:tcW w:w="1134" w:type="dxa"/>
          </w:tcPr>
          <w:p w14:paraId="3073F5F7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6BAFE10A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5593471" w14:textId="77777777" w:rsidR="00B260B5" w:rsidRPr="00D629EF" w:rsidRDefault="00B260B5" w:rsidP="004A18A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INTEGER</w:t>
            </w:r>
          </w:p>
          <w:p w14:paraId="5A3DBDF9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(0..3, …)</w:t>
            </w:r>
          </w:p>
        </w:tc>
        <w:tc>
          <w:tcPr>
            <w:tcW w:w="2664" w:type="dxa"/>
          </w:tcPr>
          <w:p w14:paraId="0DADDB04" w14:textId="77777777" w:rsidR="00B260B5" w:rsidRPr="00D629EF" w:rsidRDefault="00B260B5" w:rsidP="004A18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Cell group ID as defined in TS 38.331 </w:t>
            </w:r>
            <w:r w:rsidRPr="00D629EF">
              <w:rPr>
                <w:rFonts w:cs="Arial"/>
                <w:lang w:eastAsia="ja-JP"/>
              </w:rPr>
              <w:t>[10]</w:t>
            </w:r>
            <w:r w:rsidRPr="00D629EF">
              <w:rPr>
                <w:rFonts w:cs="Arial"/>
                <w:szCs w:val="18"/>
                <w:lang w:eastAsia="ja-JP"/>
              </w:rPr>
              <w:t xml:space="preserve"> (0=MCG, 1=SCG). In this version of the specification, values “2” and “3” are not used.</w:t>
            </w:r>
          </w:p>
          <w:p w14:paraId="61B7EEF5" w14:textId="77777777" w:rsidR="00B260B5" w:rsidRPr="00D629EF" w:rsidRDefault="00B260B5" w:rsidP="004A18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For E-UTRA Cell Groups, the same encoding is used as for NR Cell Groups.</w:t>
            </w:r>
          </w:p>
          <w:p w14:paraId="68572A48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NOTE: There is no corresponding IE defined in TS 36.331 [21].</w:t>
            </w:r>
          </w:p>
        </w:tc>
      </w:tr>
      <w:tr w:rsidR="00B260B5" w:rsidRPr="00D629EF" w14:paraId="0568947F" w14:textId="77777777" w:rsidTr="004A18AA">
        <w:tc>
          <w:tcPr>
            <w:tcW w:w="2439" w:type="dxa"/>
          </w:tcPr>
          <w:p w14:paraId="15780AC1" w14:textId="77777777" w:rsidR="00B260B5" w:rsidRPr="00D629EF" w:rsidRDefault="00B260B5" w:rsidP="004A18AA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&gt;&gt;UL Configuration </w:t>
            </w:r>
          </w:p>
        </w:tc>
        <w:tc>
          <w:tcPr>
            <w:tcW w:w="1134" w:type="dxa"/>
          </w:tcPr>
          <w:p w14:paraId="39414DE1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19557A52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F425D7F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9.3.1.33</w:t>
            </w:r>
          </w:p>
        </w:tc>
        <w:tc>
          <w:tcPr>
            <w:tcW w:w="2664" w:type="dxa"/>
          </w:tcPr>
          <w:p w14:paraId="3009DCCE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whether the Cell Group is used for UL traffic. </w:t>
            </w:r>
          </w:p>
        </w:tc>
      </w:tr>
      <w:tr w:rsidR="00B260B5" w:rsidRPr="00D629EF" w14:paraId="49368BC7" w14:textId="77777777" w:rsidTr="004A18AA">
        <w:tc>
          <w:tcPr>
            <w:tcW w:w="2439" w:type="dxa"/>
          </w:tcPr>
          <w:p w14:paraId="18156E75" w14:textId="77777777" w:rsidR="00B260B5" w:rsidRPr="00B260B5" w:rsidDel="00D93EEF" w:rsidRDefault="00B260B5" w:rsidP="004A18AA">
            <w:pPr>
              <w:pStyle w:val="TAL"/>
              <w:ind w:leftChars="100" w:left="200"/>
              <w:rPr>
                <w:rFonts w:cs="Arial"/>
                <w:noProof/>
                <w:szCs w:val="18"/>
                <w:highlight w:val="yellow"/>
                <w:lang w:eastAsia="ja-JP"/>
              </w:rPr>
            </w:pPr>
            <w:r w:rsidRPr="00B260B5">
              <w:rPr>
                <w:rFonts w:cs="Arial"/>
                <w:noProof/>
                <w:szCs w:val="18"/>
                <w:highlight w:val="yellow"/>
                <w:lang w:eastAsia="ja-JP"/>
              </w:rPr>
              <w:t xml:space="preserve">&gt;&gt;DL TX Stop </w:t>
            </w:r>
          </w:p>
        </w:tc>
        <w:tc>
          <w:tcPr>
            <w:tcW w:w="1134" w:type="dxa"/>
          </w:tcPr>
          <w:p w14:paraId="093B3954" w14:textId="77777777" w:rsidR="00B260B5" w:rsidRPr="00B260B5" w:rsidDel="00D93EEF" w:rsidRDefault="00B260B5" w:rsidP="004A18AA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r w:rsidRPr="00B260B5">
              <w:rPr>
                <w:rFonts w:cs="Arial"/>
                <w:szCs w:val="18"/>
                <w:highlight w:val="yellow"/>
                <w:lang w:eastAsia="ja-JP"/>
              </w:rPr>
              <w:t>O</w:t>
            </w:r>
          </w:p>
        </w:tc>
        <w:tc>
          <w:tcPr>
            <w:tcW w:w="1134" w:type="dxa"/>
          </w:tcPr>
          <w:p w14:paraId="4012EF2F" w14:textId="77777777" w:rsidR="00B260B5" w:rsidRPr="00B260B5" w:rsidRDefault="00B260B5" w:rsidP="004A18AA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76" w:type="dxa"/>
          </w:tcPr>
          <w:p w14:paraId="316EA33C" w14:textId="77777777" w:rsidR="00B260B5" w:rsidRPr="00B260B5" w:rsidDel="00D93EEF" w:rsidRDefault="00B260B5" w:rsidP="004A18AA">
            <w:pPr>
              <w:pStyle w:val="TAL"/>
              <w:rPr>
                <w:rFonts w:cs="Arial"/>
                <w:noProof/>
                <w:szCs w:val="18"/>
                <w:highlight w:val="yellow"/>
                <w:lang w:eastAsia="ja-JP"/>
              </w:rPr>
            </w:pPr>
            <w:r w:rsidRPr="00B260B5">
              <w:rPr>
                <w:rFonts w:cs="Arial"/>
                <w:noProof/>
                <w:szCs w:val="18"/>
                <w:highlight w:val="yellow"/>
                <w:lang w:eastAsia="ja-JP"/>
              </w:rPr>
              <w:t>ENUMERATED (stop, resume, …)</w:t>
            </w:r>
          </w:p>
        </w:tc>
        <w:tc>
          <w:tcPr>
            <w:tcW w:w="2664" w:type="dxa"/>
          </w:tcPr>
          <w:p w14:paraId="7C79015F" w14:textId="77777777" w:rsidR="00B260B5" w:rsidRPr="00B260B5" w:rsidDel="004C65D1" w:rsidRDefault="00B260B5" w:rsidP="004A18AA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B260B5" w:rsidRPr="00D629EF" w14:paraId="3A72614B" w14:textId="77777777" w:rsidTr="004A18AA">
        <w:tc>
          <w:tcPr>
            <w:tcW w:w="2439" w:type="dxa"/>
          </w:tcPr>
          <w:p w14:paraId="4C9D2B48" w14:textId="77777777" w:rsidR="00B260B5" w:rsidRPr="00D629EF" w:rsidRDefault="00B260B5" w:rsidP="004A18AA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&gt;&gt;RAT Type</w:t>
            </w:r>
          </w:p>
        </w:tc>
        <w:tc>
          <w:tcPr>
            <w:tcW w:w="1134" w:type="dxa"/>
          </w:tcPr>
          <w:p w14:paraId="449248C4" w14:textId="77777777" w:rsidR="00B260B5" w:rsidRPr="00D629EF" w:rsidRDefault="00B260B5" w:rsidP="004A18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3AFE585A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A9043AB" w14:textId="77777777" w:rsidR="00B260B5" w:rsidRPr="00D629EF" w:rsidRDefault="00B260B5" w:rsidP="004A18A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ENUMERATED (E-UTRA, NR, …)</w:t>
            </w:r>
          </w:p>
        </w:tc>
        <w:tc>
          <w:tcPr>
            <w:tcW w:w="2664" w:type="dxa"/>
          </w:tcPr>
          <w:p w14:paraId="1B80E232" w14:textId="77777777" w:rsidR="00B260B5" w:rsidRPr="00D629EF" w:rsidRDefault="00B260B5" w:rsidP="004A18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RAT.</w:t>
            </w:r>
          </w:p>
        </w:tc>
      </w:tr>
    </w:tbl>
    <w:p w14:paraId="510B5EE0" w14:textId="76C10D8D" w:rsidR="00B260B5" w:rsidRPr="00D629EF" w:rsidRDefault="00B260B5" w:rsidP="00B260B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81190E" wp14:editId="60AFD948">
                <wp:simplePos x="0" y="0"/>
                <wp:positionH relativeFrom="margin">
                  <wp:align>right</wp:align>
                </wp:positionH>
                <wp:positionV relativeFrom="paragraph">
                  <wp:posOffset>-4036060</wp:posOffset>
                </wp:positionV>
                <wp:extent cx="6134100" cy="46863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468630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13CA7A" id="Rectangle 2" o:spid="_x0000_s1026" style="position:absolute;margin-left:431.8pt;margin-top:-317.8pt;width:483pt;height:369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" filled="f" strokecolor="black [3200]" strokeweight="1pt">
                <w10:wrap anchorx="margin"/>
              </v:rect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260B5" w:rsidRPr="00D629EF" w14:paraId="76262D3A" w14:textId="77777777" w:rsidTr="004A18AA">
        <w:trPr>
          <w:jc w:val="center"/>
        </w:trPr>
        <w:tc>
          <w:tcPr>
            <w:tcW w:w="3686" w:type="dxa"/>
          </w:tcPr>
          <w:p w14:paraId="3C438F0B" w14:textId="77777777" w:rsidR="00B260B5" w:rsidRPr="00D629EF" w:rsidRDefault="00B260B5" w:rsidP="004A18A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D629EF">
              <w:rPr>
                <w:rFonts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6D36068" w14:textId="77777777" w:rsidR="00B260B5" w:rsidRPr="00D629EF" w:rsidRDefault="00B260B5" w:rsidP="004A18A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D629EF">
              <w:rPr>
                <w:rFonts w:cs="Arial"/>
                <w:b/>
                <w:sz w:val="18"/>
              </w:rPr>
              <w:t>Explanation</w:t>
            </w:r>
          </w:p>
        </w:tc>
      </w:tr>
      <w:tr w:rsidR="00B260B5" w:rsidRPr="00D629EF" w14:paraId="3D5D1482" w14:textId="77777777" w:rsidTr="004A18AA">
        <w:trPr>
          <w:jc w:val="center"/>
        </w:trPr>
        <w:tc>
          <w:tcPr>
            <w:tcW w:w="3686" w:type="dxa"/>
          </w:tcPr>
          <w:p w14:paraId="31A1F3CC" w14:textId="77777777" w:rsidR="00B260B5" w:rsidRPr="00D629EF" w:rsidRDefault="00B260B5" w:rsidP="004A18A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maxnoofCellGroups</w:t>
            </w:r>
          </w:p>
        </w:tc>
        <w:tc>
          <w:tcPr>
            <w:tcW w:w="5670" w:type="dxa"/>
          </w:tcPr>
          <w:p w14:paraId="2D1297FA" w14:textId="77777777" w:rsidR="00B260B5" w:rsidRPr="00D629EF" w:rsidRDefault="00B260B5" w:rsidP="004A18A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Maximum no. of cell groups for a DRB. Value is 4.</w:t>
            </w:r>
          </w:p>
        </w:tc>
      </w:tr>
    </w:tbl>
    <w:p w14:paraId="36E88C07" w14:textId="77777777" w:rsidR="00B260B5" w:rsidRPr="00D629EF" w:rsidRDefault="00B260B5" w:rsidP="00B260B5"/>
    <w:p w14:paraId="6E80D787" w14:textId="2D2CDE35" w:rsidR="00B260B5" w:rsidRDefault="00B36E6B" w:rsidP="00CA0C29">
      <w:pPr>
        <w:rPr>
          <w:bCs/>
        </w:rPr>
      </w:pPr>
      <w:r>
        <w:rPr>
          <w:bCs/>
        </w:rPr>
        <w:t>While the semantics cannot be misinterpreted (i.e. DL TX Stop stop), at least for the second</w:t>
      </w:r>
      <w:r w:rsidR="004E37B7" w:rsidRPr="004E37B7">
        <w:rPr>
          <w:bCs/>
        </w:rPr>
        <w:t xml:space="preserve"> </w:t>
      </w:r>
      <w:r w:rsidR="004E37B7">
        <w:rPr>
          <w:bCs/>
        </w:rPr>
        <w:t xml:space="preserve">BEARER CONTEXT MODIFICATION REQUEST </w:t>
      </w:r>
      <w:r w:rsidR="00436D58">
        <w:rPr>
          <w:bCs/>
        </w:rPr>
        <w:t xml:space="preserve">(step 12c) </w:t>
      </w:r>
      <w:r w:rsidR="004E37B7">
        <w:rPr>
          <w:bCs/>
        </w:rPr>
        <w:t>when it is set to “stop”,</w:t>
      </w:r>
      <w:r>
        <w:rPr>
          <w:bCs/>
        </w:rPr>
        <w:t xml:space="preserve"> it could be beneficial for the CU-UP</w:t>
      </w:r>
      <w:r w:rsidR="004E37B7">
        <w:rPr>
          <w:bCs/>
        </w:rPr>
        <w:t xml:space="preserve"> to understand</w:t>
      </w:r>
      <w:r>
        <w:rPr>
          <w:bCs/>
        </w:rPr>
        <w:t xml:space="preserve"> that the first BEARER CONTEXT MODIFICATION REQUEST message </w:t>
      </w:r>
      <w:r w:rsidR="00436D58">
        <w:rPr>
          <w:bCs/>
        </w:rPr>
        <w:t xml:space="preserve">(step 7) </w:t>
      </w:r>
      <w:r>
        <w:rPr>
          <w:bCs/>
        </w:rPr>
        <w:t>is</w:t>
      </w:r>
      <w:r w:rsidR="004E37B7">
        <w:rPr>
          <w:bCs/>
        </w:rPr>
        <w:t xml:space="preserve"> used</w:t>
      </w:r>
      <w:r>
        <w:rPr>
          <w:bCs/>
        </w:rPr>
        <w:t xml:space="preserve"> for early data forwarding and that the DL transmission shall continue while starting the data forwarding to the target node.</w:t>
      </w:r>
      <w:r w:rsidR="00436D58">
        <w:rPr>
          <w:bCs/>
        </w:rPr>
        <w:t xml:space="preserve"> This would clear the misunderstanding brought to light during RAN3#107-e, at least for early data forwarding.</w:t>
      </w:r>
    </w:p>
    <w:p w14:paraId="4BD7951A" w14:textId="094022F1" w:rsidR="00436D58" w:rsidRPr="00436D58" w:rsidRDefault="00436D58" w:rsidP="00CA0C29">
      <w:pPr>
        <w:rPr>
          <w:b/>
        </w:rPr>
      </w:pPr>
      <w:r w:rsidRPr="00436D58">
        <w:rPr>
          <w:b/>
        </w:rPr>
        <w:t>Proposal 1: Add an optional IE</w:t>
      </w:r>
      <w:r>
        <w:rPr>
          <w:b/>
        </w:rPr>
        <w:t xml:space="preserve"> in</w:t>
      </w:r>
      <w:r w:rsidRPr="00436D58">
        <w:rPr>
          <w:b/>
        </w:rPr>
        <w:t xml:space="preserve"> BEARER CONTEXT MODIFICATION REQUEST indicating that the CU-UP shall continue transmitting DL PDCP packets from source CU-UP to source DU</w:t>
      </w:r>
    </w:p>
    <w:bookmarkEnd w:id="1"/>
    <w:p w14:paraId="35DF7962" w14:textId="2A9D8670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44DC209" w14:textId="1FA18088" w:rsidR="00AC58EF" w:rsidRDefault="009C6FFA" w:rsidP="009C6FFA">
      <w:bookmarkStart w:id="6" w:name="_In-sequence_SDU_delivery"/>
      <w:bookmarkEnd w:id="6"/>
      <w:r>
        <w:t>In this contribution, how to start/stop DL data transmission on F1-U for disaggregated gNBs was discussed. And the following</w:t>
      </w:r>
      <w:r w:rsidR="00C7531C">
        <w:t xml:space="preserve"> </w:t>
      </w:r>
      <w:r w:rsidR="007D25EC">
        <w:t>proposals were made:</w:t>
      </w:r>
    </w:p>
    <w:p w14:paraId="698BFB6E" w14:textId="77777777" w:rsidR="00062C4F" w:rsidRPr="00436D58" w:rsidRDefault="00062C4F" w:rsidP="00062C4F">
      <w:pPr>
        <w:rPr>
          <w:b/>
        </w:rPr>
      </w:pPr>
      <w:r w:rsidRPr="00436D58">
        <w:rPr>
          <w:b/>
        </w:rPr>
        <w:t>Proposal 1: Add an optional IE</w:t>
      </w:r>
      <w:r>
        <w:rPr>
          <w:b/>
        </w:rPr>
        <w:t xml:space="preserve"> in</w:t>
      </w:r>
      <w:r w:rsidRPr="00436D58">
        <w:rPr>
          <w:b/>
        </w:rPr>
        <w:t xml:space="preserve"> BEARER CONTEXT MODIFICATION REQUEST indicating that the CU-UP shall continue transmitting DL PDCP packets from source CU-UP to source DU</w:t>
      </w:r>
    </w:p>
    <w:p w14:paraId="478EF38F" w14:textId="21AE9E22" w:rsidR="001C1F1B" w:rsidRDefault="007D25EC" w:rsidP="007D25EC">
      <w:pPr>
        <w:rPr>
          <w:b/>
        </w:rPr>
      </w:pPr>
      <w:r w:rsidRPr="006C5107">
        <w:rPr>
          <w:b/>
        </w:rPr>
        <w:t>Proposal</w:t>
      </w:r>
      <w:r>
        <w:rPr>
          <w:b/>
        </w:rPr>
        <w:t xml:space="preserve"> </w:t>
      </w:r>
      <w:r w:rsidR="00062C4F">
        <w:rPr>
          <w:b/>
        </w:rPr>
        <w:t>2</w:t>
      </w:r>
      <w:r w:rsidRPr="006C5107">
        <w:rPr>
          <w:b/>
        </w:rPr>
        <w:t xml:space="preserve">: </w:t>
      </w:r>
      <w:r>
        <w:rPr>
          <w:b/>
        </w:rPr>
        <w:t xml:space="preserve">RAN3 is kindly requested to agree with the changes proposed </w:t>
      </w:r>
      <w:r w:rsidRPr="005A3D2D">
        <w:rPr>
          <w:b/>
        </w:rPr>
        <w:t xml:space="preserve">in </w:t>
      </w:r>
      <w:r w:rsidR="00D70126" w:rsidRPr="00D70126">
        <w:rPr>
          <w:b/>
        </w:rPr>
        <w:t>R3-20380</w:t>
      </w:r>
      <w:r w:rsidR="00D70126">
        <w:rPr>
          <w:b/>
        </w:rPr>
        <w:t>1</w:t>
      </w:r>
      <w:bookmarkStart w:id="7" w:name="_GoBack"/>
      <w:bookmarkEnd w:id="7"/>
    </w:p>
    <w:p w14:paraId="2EEC02A8" w14:textId="587BBB27" w:rsidR="00836B3B" w:rsidRPr="00CE0424" w:rsidRDefault="00836B3B" w:rsidP="00836B3B">
      <w:pPr>
        <w:pStyle w:val="Heading1"/>
      </w:pPr>
      <w:r>
        <w:t>References</w:t>
      </w:r>
    </w:p>
    <w:p w14:paraId="7A6C7C5D" w14:textId="344DF29E" w:rsidR="00836B3B" w:rsidRPr="00836B3B" w:rsidRDefault="00836B3B" w:rsidP="007D25EC">
      <w:pPr>
        <w:rPr>
          <w:bCs/>
        </w:rPr>
      </w:pPr>
      <w:r w:rsidRPr="00836B3B">
        <w:rPr>
          <w:bCs/>
        </w:rPr>
        <w:t>[1] R3-197438 - DAPS HO - Disaggregated gNB impact, Ericsson</w:t>
      </w:r>
    </w:p>
    <w:sectPr w:rsidR="00836B3B" w:rsidRPr="00836B3B" w:rsidSect="00743B4D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DED93" w14:textId="77777777" w:rsidR="00AE5EDF" w:rsidRDefault="00AE5EDF">
      <w:r>
        <w:separator/>
      </w:r>
    </w:p>
  </w:endnote>
  <w:endnote w:type="continuationSeparator" w:id="0">
    <w:p w14:paraId="2D348DEC" w14:textId="77777777" w:rsidR="00AE5EDF" w:rsidRDefault="00AE5EDF">
      <w:r>
        <w:continuationSeparator/>
      </w:r>
    </w:p>
  </w:endnote>
  <w:endnote w:type="continuationNotice" w:id="1">
    <w:p w14:paraId="1EDF4397" w14:textId="77777777" w:rsidR="00AE5EDF" w:rsidRDefault="00AE5E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E150E" w14:textId="77777777" w:rsidR="00AE5EDF" w:rsidRDefault="00AE5EDF">
      <w:r>
        <w:separator/>
      </w:r>
    </w:p>
  </w:footnote>
  <w:footnote w:type="continuationSeparator" w:id="0">
    <w:p w14:paraId="71ABC316" w14:textId="77777777" w:rsidR="00AE5EDF" w:rsidRDefault="00AE5EDF">
      <w:r>
        <w:continuationSeparator/>
      </w:r>
    </w:p>
  </w:footnote>
  <w:footnote w:type="continuationNotice" w:id="1">
    <w:p w14:paraId="678E01BC" w14:textId="77777777" w:rsidR="00AE5EDF" w:rsidRDefault="00AE5E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176"/>
        </w:tabs>
        <w:ind w:left="41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2F0C"/>
    <w:multiLevelType w:val="hybridMultilevel"/>
    <w:tmpl w:val="83606A44"/>
    <w:lvl w:ilvl="0" w:tplc="81CCF22E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12"/>
  </w:num>
  <w:num w:numId="10">
    <w:abstractNumId w:val="15"/>
  </w:num>
  <w:num w:numId="11">
    <w:abstractNumId w:val="17"/>
  </w:num>
  <w:num w:numId="12">
    <w:abstractNumId w:val="16"/>
  </w:num>
  <w:num w:numId="13">
    <w:abstractNumId w:val="20"/>
  </w:num>
  <w:num w:numId="14">
    <w:abstractNumId w:val="18"/>
  </w:num>
  <w:num w:numId="15">
    <w:abstractNumId w:val="19"/>
  </w:num>
  <w:num w:numId="16">
    <w:abstractNumId w:val="3"/>
  </w:num>
  <w:num w:numId="17">
    <w:abstractNumId w:val="13"/>
  </w:num>
  <w:num w:numId="18">
    <w:abstractNumId w:val="0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4"/>
  </w:num>
  <w:num w:numId="2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4DC1"/>
    <w:rsid w:val="00005519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4574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70D"/>
    <w:rsid w:val="00034A50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2C4F"/>
    <w:rsid w:val="000646B2"/>
    <w:rsid w:val="0006487E"/>
    <w:rsid w:val="00065809"/>
    <w:rsid w:val="000659CB"/>
    <w:rsid w:val="00065E1A"/>
    <w:rsid w:val="00067467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47F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1990"/>
    <w:rsid w:val="000D40F8"/>
    <w:rsid w:val="000D4312"/>
    <w:rsid w:val="000D4797"/>
    <w:rsid w:val="000D4C42"/>
    <w:rsid w:val="000D51FB"/>
    <w:rsid w:val="000E0527"/>
    <w:rsid w:val="000E1E92"/>
    <w:rsid w:val="000E21BF"/>
    <w:rsid w:val="000E240F"/>
    <w:rsid w:val="000E291B"/>
    <w:rsid w:val="000E449D"/>
    <w:rsid w:val="000E75F5"/>
    <w:rsid w:val="000F06D6"/>
    <w:rsid w:val="000F0EB1"/>
    <w:rsid w:val="000F1106"/>
    <w:rsid w:val="000F16AB"/>
    <w:rsid w:val="000F1835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17707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702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59DE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3A4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3E3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E79"/>
    <w:rsid w:val="0018143F"/>
    <w:rsid w:val="0018215E"/>
    <w:rsid w:val="00182A6D"/>
    <w:rsid w:val="00182FC8"/>
    <w:rsid w:val="001834E0"/>
    <w:rsid w:val="00184BD2"/>
    <w:rsid w:val="00187672"/>
    <w:rsid w:val="001876A1"/>
    <w:rsid w:val="0019042E"/>
    <w:rsid w:val="00190AC1"/>
    <w:rsid w:val="00191F40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B78D8"/>
    <w:rsid w:val="001B7EE0"/>
    <w:rsid w:val="001C1CE5"/>
    <w:rsid w:val="001C1F1B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2586"/>
    <w:rsid w:val="001E40C7"/>
    <w:rsid w:val="001E471C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25E1A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5ED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6F61"/>
    <w:rsid w:val="00287838"/>
    <w:rsid w:val="00287FC8"/>
    <w:rsid w:val="002907B5"/>
    <w:rsid w:val="002921E6"/>
    <w:rsid w:val="00292EB7"/>
    <w:rsid w:val="00293328"/>
    <w:rsid w:val="002944BA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34EE"/>
    <w:rsid w:val="002A439A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4E14"/>
    <w:rsid w:val="0035512E"/>
    <w:rsid w:val="00355EA2"/>
    <w:rsid w:val="0035656F"/>
    <w:rsid w:val="00356758"/>
    <w:rsid w:val="00357131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5474"/>
    <w:rsid w:val="00376A0B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186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41E7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651B"/>
    <w:rsid w:val="003D798E"/>
    <w:rsid w:val="003E00C2"/>
    <w:rsid w:val="003E0674"/>
    <w:rsid w:val="003E15FA"/>
    <w:rsid w:val="003E2599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1DE3"/>
    <w:rsid w:val="00402E2B"/>
    <w:rsid w:val="004031DE"/>
    <w:rsid w:val="0040512B"/>
    <w:rsid w:val="00405CA5"/>
    <w:rsid w:val="00405D57"/>
    <w:rsid w:val="00406DF4"/>
    <w:rsid w:val="00407B72"/>
    <w:rsid w:val="00407CD3"/>
    <w:rsid w:val="00410134"/>
    <w:rsid w:val="00410B72"/>
    <w:rsid w:val="00410B7B"/>
    <w:rsid w:val="00410F18"/>
    <w:rsid w:val="004116F0"/>
    <w:rsid w:val="004121D1"/>
    <w:rsid w:val="0041263E"/>
    <w:rsid w:val="004130C5"/>
    <w:rsid w:val="0041352C"/>
    <w:rsid w:val="00413AAC"/>
    <w:rsid w:val="00415326"/>
    <w:rsid w:val="004154C5"/>
    <w:rsid w:val="004176EB"/>
    <w:rsid w:val="00420E68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6D5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3CA6"/>
    <w:rsid w:val="004644EB"/>
    <w:rsid w:val="004649C8"/>
    <w:rsid w:val="00465F3A"/>
    <w:rsid w:val="004665A6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2747"/>
    <w:rsid w:val="00483745"/>
    <w:rsid w:val="00483AD0"/>
    <w:rsid w:val="0048407E"/>
    <w:rsid w:val="0048543E"/>
    <w:rsid w:val="0048568A"/>
    <w:rsid w:val="00485C41"/>
    <w:rsid w:val="00485DBF"/>
    <w:rsid w:val="004860E6"/>
    <w:rsid w:val="00486318"/>
    <w:rsid w:val="0049026C"/>
    <w:rsid w:val="004905AA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46F6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37B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212A"/>
    <w:rsid w:val="004F44BE"/>
    <w:rsid w:val="004F48F9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936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1E8D"/>
    <w:rsid w:val="00522119"/>
    <w:rsid w:val="00522C75"/>
    <w:rsid w:val="005243DB"/>
    <w:rsid w:val="00526CC1"/>
    <w:rsid w:val="00526E90"/>
    <w:rsid w:val="0052771A"/>
    <w:rsid w:val="00527CAE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54A2"/>
    <w:rsid w:val="00546970"/>
    <w:rsid w:val="0054710F"/>
    <w:rsid w:val="0055145C"/>
    <w:rsid w:val="00552FD1"/>
    <w:rsid w:val="00554E19"/>
    <w:rsid w:val="00555E3A"/>
    <w:rsid w:val="00556153"/>
    <w:rsid w:val="005565C7"/>
    <w:rsid w:val="005574F9"/>
    <w:rsid w:val="00560FEB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1171"/>
    <w:rsid w:val="005711B9"/>
    <w:rsid w:val="00571BFF"/>
    <w:rsid w:val="00571FFF"/>
    <w:rsid w:val="00572505"/>
    <w:rsid w:val="005730C2"/>
    <w:rsid w:val="00574D55"/>
    <w:rsid w:val="00577B3F"/>
    <w:rsid w:val="00580202"/>
    <w:rsid w:val="005802C2"/>
    <w:rsid w:val="0058123E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9793C"/>
    <w:rsid w:val="005A0213"/>
    <w:rsid w:val="005A12D3"/>
    <w:rsid w:val="005A209A"/>
    <w:rsid w:val="005A2347"/>
    <w:rsid w:val="005A2A1F"/>
    <w:rsid w:val="005A333F"/>
    <w:rsid w:val="005A35C9"/>
    <w:rsid w:val="005A3BD7"/>
    <w:rsid w:val="005A3D2D"/>
    <w:rsid w:val="005A3D7C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C0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4971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1D41"/>
    <w:rsid w:val="0064208D"/>
    <w:rsid w:val="00642B6C"/>
    <w:rsid w:val="00642F56"/>
    <w:rsid w:val="0064307A"/>
    <w:rsid w:val="00643449"/>
    <w:rsid w:val="00643475"/>
    <w:rsid w:val="0064396A"/>
    <w:rsid w:val="0064440D"/>
    <w:rsid w:val="0064547D"/>
    <w:rsid w:val="00645558"/>
    <w:rsid w:val="00645E14"/>
    <w:rsid w:val="0064624E"/>
    <w:rsid w:val="00647085"/>
    <w:rsid w:val="006476BA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B9E"/>
    <w:rsid w:val="00656D85"/>
    <w:rsid w:val="00656DDE"/>
    <w:rsid w:val="0066011D"/>
    <w:rsid w:val="006602F0"/>
    <w:rsid w:val="006607C0"/>
    <w:rsid w:val="0066089E"/>
    <w:rsid w:val="00660F82"/>
    <w:rsid w:val="006613A6"/>
    <w:rsid w:val="0066145E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1A4F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2978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453"/>
    <w:rsid w:val="006C7522"/>
    <w:rsid w:val="006D0D96"/>
    <w:rsid w:val="006D1F71"/>
    <w:rsid w:val="006D6F08"/>
    <w:rsid w:val="006E062C"/>
    <w:rsid w:val="006E0CC5"/>
    <w:rsid w:val="006E0CED"/>
    <w:rsid w:val="006E1508"/>
    <w:rsid w:val="006E28B7"/>
    <w:rsid w:val="006E2E89"/>
    <w:rsid w:val="006E3310"/>
    <w:rsid w:val="006E4E39"/>
    <w:rsid w:val="006E551D"/>
    <w:rsid w:val="006E565E"/>
    <w:rsid w:val="006E5B7F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3F4B"/>
    <w:rsid w:val="00724463"/>
    <w:rsid w:val="00724B41"/>
    <w:rsid w:val="00726EA6"/>
    <w:rsid w:val="00727208"/>
    <w:rsid w:val="00727680"/>
    <w:rsid w:val="00727F23"/>
    <w:rsid w:val="0073036F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33B"/>
    <w:rsid w:val="00741966"/>
    <w:rsid w:val="00742B4F"/>
    <w:rsid w:val="007433F8"/>
    <w:rsid w:val="0074386C"/>
    <w:rsid w:val="00743B4D"/>
    <w:rsid w:val="0074405B"/>
    <w:rsid w:val="007445A0"/>
    <w:rsid w:val="00744B83"/>
    <w:rsid w:val="0074524B"/>
    <w:rsid w:val="007453DA"/>
    <w:rsid w:val="007457F3"/>
    <w:rsid w:val="00745D4D"/>
    <w:rsid w:val="00747C5C"/>
    <w:rsid w:val="00747D8B"/>
    <w:rsid w:val="007506AF"/>
    <w:rsid w:val="00751228"/>
    <w:rsid w:val="0075193B"/>
    <w:rsid w:val="00751B81"/>
    <w:rsid w:val="007531DB"/>
    <w:rsid w:val="0075409F"/>
    <w:rsid w:val="00754E0C"/>
    <w:rsid w:val="00754E5A"/>
    <w:rsid w:val="007560EA"/>
    <w:rsid w:val="007571E1"/>
    <w:rsid w:val="00757DBF"/>
    <w:rsid w:val="007604B2"/>
    <w:rsid w:val="00760FCB"/>
    <w:rsid w:val="00762673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779A1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260"/>
    <w:rsid w:val="007C6A07"/>
    <w:rsid w:val="007C75A1"/>
    <w:rsid w:val="007C77A5"/>
    <w:rsid w:val="007C7F07"/>
    <w:rsid w:val="007D04E5"/>
    <w:rsid w:val="007D13CE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5B9F"/>
    <w:rsid w:val="007E6373"/>
    <w:rsid w:val="007E6B24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6B3B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8762E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E6D"/>
    <w:rsid w:val="00931BD9"/>
    <w:rsid w:val="009320DA"/>
    <w:rsid w:val="00933D5E"/>
    <w:rsid w:val="00933E23"/>
    <w:rsid w:val="009358C4"/>
    <w:rsid w:val="00935DB8"/>
    <w:rsid w:val="009368F3"/>
    <w:rsid w:val="00936A53"/>
    <w:rsid w:val="00936C07"/>
    <w:rsid w:val="009372C8"/>
    <w:rsid w:val="009373EA"/>
    <w:rsid w:val="00940147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67A49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2CF4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1F2B"/>
    <w:rsid w:val="009C33C1"/>
    <w:rsid w:val="009C3823"/>
    <w:rsid w:val="009C403E"/>
    <w:rsid w:val="009C49EC"/>
    <w:rsid w:val="009C6FFA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2A1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1AB"/>
    <w:rsid w:val="00A4133C"/>
    <w:rsid w:val="00A41AF2"/>
    <w:rsid w:val="00A41E2B"/>
    <w:rsid w:val="00A452F0"/>
    <w:rsid w:val="00A45B74"/>
    <w:rsid w:val="00A51466"/>
    <w:rsid w:val="00A51568"/>
    <w:rsid w:val="00A51B7F"/>
    <w:rsid w:val="00A5264C"/>
    <w:rsid w:val="00A52ACE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4B1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58F3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58ED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5EDF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91F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5E9A"/>
    <w:rsid w:val="00B260B5"/>
    <w:rsid w:val="00B2763F"/>
    <w:rsid w:val="00B27AAC"/>
    <w:rsid w:val="00B30929"/>
    <w:rsid w:val="00B32BCE"/>
    <w:rsid w:val="00B32EAE"/>
    <w:rsid w:val="00B369AD"/>
    <w:rsid w:val="00B36E6B"/>
    <w:rsid w:val="00B37066"/>
    <w:rsid w:val="00B371E4"/>
    <w:rsid w:val="00B372AA"/>
    <w:rsid w:val="00B37355"/>
    <w:rsid w:val="00B37FC3"/>
    <w:rsid w:val="00B40445"/>
    <w:rsid w:val="00B40504"/>
    <w:rsid w:val="00B41888"/>
    <w:rsid w:val="00B428AD"/>
    <w:rsid w:val="00B42BDB"/>
    <w:rsid w:val="00B44AA1"/>
    <w:rsid w:val="00B45A52"/>
    <w:rsid w:val="00B46175"/>
    <w:rsid w:val="00B500E0"/>
    <w:rsid w:val="00B5058B"/>
    <w:rsid w:val="00B51BBD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468E"/>
    <w:rsid w:val="00B84B7F"/>
    <w:rsid w:val="00B85DE5"/>
    <w:rsid w:val="00B85FAE"/>
    <w:rsid w:val="00B90E65"/>
    <w:rsid w:val="00B90F73"/>
    <w:rsid w:val="00B919F9"/>
    <w:rsid w:val="00B92765"/>
    <w:rsid w:val="00B92917"/>
    <w:rsid w:val="00B93774"/>
    <w:rsid w:val="00B93B59"/>
    <w:rsid w:val="00B9406A"/>
    <w:rsid w:val="00B94A2F"/>
    <w:rsid w:val="00B94D55"/>
    <w:rsid w:val="00B95078"/>
    <w:rsid w:val="00B9549A"/>
    <w:rsid w:val="00B9550A"/>
    <w:rsid w:val="00B96258"/>
    <w:rsid w:val="00B966C2"/>
    <w:rsid w:val="00BA039E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0D28"/>
    <w:rsid w:val="00BF3279"/>
    <w:rsid w:val="00BF366A"/>
    <w:rsid w:val="00BF6704"/>
    <w:rsid w:val="00BF6C37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0F5B"/>
    <w:rsid w:val="00C210BC"/>
    <w:rsid w:val="00C21C9E"/>
    <w:rsid w:val="00C220A9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67E"/>
    <w:rsid w:val="00C34E02"/>
    <w:rsid w:val="00C353D8"/>
    <w:rsid w:val="00C3719D"/>
    <w:rsid w:val="00C3784A"/>
    <w:rsid w:val="00C37CC3"/>
    <w:rsid w:val="00C4067E"/>
    <w:rsid w:val="00C41F6C"/>
    <w:rsid w:val="00C42BAB"/>
    <w:rsid w:val="00C4570D"/>
    <w:rsid w:val="00C45952"/>
    <w:rsid w:val="00C46A82"/>
    <w:rsid w:val="00C4742E"/>
    <w:rsid w:val="00C476C4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31C"/>
    <w:rsid w:val="00C75D2F"/>
    <w:rsid w:val="00C767BE"/>
    <w:rsid w:val="00C76963"/>
    <w:rsid w:val="00C76E3C"/>
    <w:rsid w:val="00C77B92"/>
    <w:rsid w:val="00C808BA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507"/>
    <w:rsid w:val="00C95B40"/>
    <w:rsid w:val="00C97A23"/>
    <w:rsid w:val="00C97F54"/>
    <w:rsid w:val="00CA0590"/>
    <w:rsid w:val="00CA0C29"/>
    <w:rsid w:val="00CA12D1"/>
    <w:rsid w:val="00CA1ED8"/>
    <w:rsid w:val="00CA2C2F"/>
    <w:rsid w:val="00CA31A3"/>
    <w:rsid w:val="00CA37B7"/>
    <w:rsid w:val="00CA3D41"/>
    <w:rsid w:val="00CA3F0D"/>
    <w:rsid w:val="00CA7428"/>
    <w:rsid w:val="00CB0346"/>
    <w:rsid w:val="00CB1678"/>
    <w:rsid w:val="00CB1A23"/>
    <w:rsid w:val="00CB1F63"/>
    <w:rsid w:val="00CB42F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6684"/>
    <w:rsid w:val="00CC7B45"/>
    <w:rsid w:val="00CD1188"/>
    <w:rsid w:val="00CD1CB3"/>
    <w:rsid w:val="00CD2ED1"/>
    <w:rsid w:val="00CD337B"/>
    <w:rsid w:val="00CD7DDB"/>
    <w:rsid w:val="00CE0424"/>
    <w:rsid w:val="00CE11AB"/>
    <w:rsid w:val="00CE1609"/>
    <w:rsid w:val="00CE22D4"/>
    <w:rsid w:val="00CE30DC"/>
    <w:rsid w:val="00CE4D79"/>
    <w:rsid w:val="00CE531C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1A5C"/>
    <w:rsid w:val="00D13135"/>
    <w:rsid w:val="00D1344F"/>
    <w:rsid w:val="00D13970"/>
    <w:rsid w:val="00D13E4E"/>
    <w:rsid w:val="00D153AA"/>
    <w:rsid w:val="00D17248"/>
    <w:rsid w:val="00D2264C"/>
    <w:rsid w:val="00D227B2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66562"/>
    <w:rsid w:val="00D70126"/>
    <w:rsid w:val="00D708B0"/>
    <w:rsid w:val="00D70E73"/>
    <w:rsid w:val="00D710D9"/>
    <w:rsid w:val="00D7135D"/>
    <w:rsid w:val="00D718EF"/>
    <w:rsid w:val="00D74856"/>
    <w:rsid w:val="00D763CD"/>
    <w:rsid w:val="00D76401"/>
    <w:rsid w:val="00D7654F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1B3"/>
    <w:rsid w:val="00DA6A0A"/>
    <w:rsid w:val="00DA6CA1"/>
    <w:rsid w:val="00DA7683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C63EE"/>
    <w:rsid w:val="00DD0394"/>
    <w:rsid w:val="00DD2697"/>
    <w:rsid w:val="00DD466F"/>
    <w:rsid w:val="00DD6839"/>
    <w:rsid w:val="00DD729E"/>
    <w:rsid w:val="00DD740E"/>
    <w:rsid w:val="00DD7CBD"/>
    <w:rsid w:val="00DE2D93"/>
    <w:rsid w:val="00DE3A0B"/>
    <w:rsid w:val="00DE4CB2"/>
    <w:rsid w:val="00DE4E2C"/>
    <w:rsid w:val="00DE5608"/>
    <w:rsid w:val="00DE58D0"/>
    <w:rsid w:val="00DE6392"/>
    <w:rsid w:val="00DE654F"/>
    <w:rsid w:val="00DE6682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6F6E"/>
    <w:rsid w:val="00DF794F"/>
    <w:rsid w:val="00E002D7"/>
    <w:rsid w:val="00E05150"/>
    <w:rsid w:val="00E05B81"/>
    <w:rsid w:val="00E05BC6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494"/>
    <w:rsid w:val="00E47AEF"/>
    <w:rsid w:val="00E50171"/>
    <w:rsid w:val="00E50DED"/>
    <w:rsid w:val="00E518D7"/>
    <w:rsid w:val="00E53B75"/>
    <w:rsid w:val="00E53DB1"/>
    <w:rsid w:val="00E54E3B"/>
    <w:rsid w:val="00E5509A"/>
    <w:rsid w:val="00E55B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1EE0"/>
    <w:rsid w:val="00E71F7E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87F68"/>
    <w:rsid w:val="00E90395"/>
    <w:rsid w:val="00E90E49"/>
    <w:rsid w:val="00E916DA"/>
    <w:rsid w:val="00E917F9"/>
    <w:rsid w:val="00E9291C"/>
    <w:rsid w:val="00E93FFE"/>
    <w:rsid w:val="00E940F1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038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2DEE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0F8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400AF"/>
    <w:rsid w:val="00F40522"/>
    <w:rsid w:val="00F40F0C"/>
    <w:rsid w:val="00F413F0"/>
    <w:rsid w:val="00F414A4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641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313"/>
    <w:rsid w:val="00F71F69"/>
    <w:rsid w:val="00F72052"/>
    <w:rsid w:val="00F72B72"/>
    <w:rsid w:val="00F731A3"/>
    <w:rsid w:val="00F74BB9"/>
    <w:rsid w:val="00F75582"/>
    <w:rsid w:val="00F7565A"/>
    <w:rsid w:val="00F75A7F"/>
    <w:rsid w:val="00F76EFA"/>
    <w:rsid w:val="00F804AD"/>
    <w:rsid w:val="00F804BE"/>
    <w:rsid w:val="00F80B50"/>
    <w:rsid w:val="00F80C5A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3990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01D"/>
    <w:rsid w:val="00FE5670"/>
    <w:rsid w:val="00FE7336"/>
    <w:rsid w:val="00FE787C"/>
    <w:rsid w:val="00FF3F6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149B5790-25FB-4039-9B1B-194FAAC0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A0C2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tabs>
        <w:tab w:val="clear" w:pos="4176"/>
        <w:tab w:val="num" w:pos="3978"/>
      </w:tabs>
      <w:spacing w:before="180"/>
      <w:ind w:left="3978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character" w:customStyle="1" w:styleId="B1Zchn">
    <w:name w:val="B1 Zchn"/>
    <w:rsid w:val="00B0291F"/>
    <w:rPr>
      <w:rFonts w:eastAsia="Times New Roman"/>
      <w:lang w:val="en-GB" w:eastAsia="en-GB"/>
    </w:rPr>
  </w:style>
  <w:style w:type="character" w:customStyle="1" w:styleId="TFChar">
    <w:name w:val="TF Char"/>
    <w:rsid w:val="00B0291F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B5A53C-6A13-4D2A-AC38-CAF013D1A3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51A951D-3E09-43CC-A69B-A074A134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127</TotalTime>
  <Pages>1</Pages>
  <Words>517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28</cp:revision>
  <cp:lastPrinted>2008-01-31T15:09:00Z</cp:lastPrinted>
  <dcterms:created xsi:type="dcterms:W3CDTF">2020-02-06T09:58:00Z</dcterms:created>
  <dcterms:modified xsi:type="dcterms:W3CDTF">2020-05-21T22:04:00Z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